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FD36F" w14:textId="77777777" w:rsidR="00BF283E" w:rsidRDefault="00BF283E" w:rsidP="00BF28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TOLLER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657F1334" w14:textId="77777777" w:rsidR="00BF283E" w:rsidRDefault="00BF283E" w:rsidP="00BF28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 Grocer.</w:t>
      </w:r>
    </w:p>
    <w:p w14:paraId="57108F7A" w14:textId="77777777" w:rsidR="00BF283E" w:rsidRDefault="00BF283E" w:rsidP="00BF28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5D1024" w14:textId="77777777" w:rsidR="00BF283E" w:rsidRDefault="00BF283E" w:rsidP="00BF28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41003B" w14:textId="77777777" w:rsidR="00BF283E" w:rsidRDefault="00BF283E" w:rsidP="00BF28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Nov.1467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Andrewe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Blakeney, Norfolk, was pardoned for not answering </w:t>
      </w:r>
      <w:proofErr w:type="gramStart"/>
      <w:r>
        <w:rPr>
          <w:rFonts w:ascii="Times New Roman" w:hAnsi="Times New Roman" w:cs="Times New Roman"/>
          <w:sz w:val="24"/>
          <w:szCs w:val="24"/>
        </w:rPr>
        <w:t>him</w:t>
      </w:r>
      <w:proofErr w:type="gramEnd"/>
    </w:p>
    <w:p w14:paraId="0AB2B865" w14:textId="77777777" w:rsidR="00BF283E" w:rsidRDefault="00BF283E" w:rsidP="00BF28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debt of £10.    (C.P.R. 1467-77 p.5)</w:t>
      </w:r>
    </w:p>
    <w:p w14:paraId="0558AFD2" w14:textId="77777777" w:rsidR="00BF283E" w:rsidRDefault="00BF283E" w:rsidP="00BF28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5DB673" w14:textId="77777777" w:rsidR="00BF283E" w:rsidRDefault="00BF283E" w:rsidP="00BF28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2D253B" w14:textId="77777777" w:rsidR="00BF283E" w:rsidRDefault="00BF283E" w:rsidP="00BF28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2021</w:t>
      </w:r>
    </w:p>
    <w:p w14:paraId="24001B5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2EC33" w14:textId="77777777" w:rsidR="00BF283E" w:rsidRDefault="00BF283E" w:rsidP="009139A6">
      <w:r>
        <w:separator/>
      </w:r>
    </w:p>
  </w:endnote>
  <w:endnote w:type="continuationSeparator" w:id="0">
    <w:p w14:paraId="43CA1B19" w14:textId="77777777" w:rsidR="00BF283E" w:rsidRDefault="00BF28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974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F575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9EE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4FCBF" w14:textId="77777777" w:rsidR="00BF283E" w:rsidRDefault="00BF283E" w:rsidP="009139A6">
      <w:r>
        <w:separator/>
      </w:r>
    </w:p>
  </w:footnote>
  <w:footnote w:type="continuationSeparator" w:id="0">
    <w:p w14:paraId="1AAB39D3" w14:textId="77777777" w:rsidR="00BF283E" w:rsidRDefault="00BF28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1C1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BC7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24EE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83E"/>
    <w:rsid w:val="000666E0"/>
    <w:rsid w:val="002510B7"/>
    <w:rsid w:val="005C130B"/>
    <w:rsid w:val="00826F5C"/>
    <w:rsid w:val="009139A6"/>
    <w:rsid w:val="009448BB"/>
    <w:rsid w:val="00A3176C"/>
    <w:rsid w:val="00BA00AB"/>
    <w:rsid w:val="00BF283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67375"/>
  <w15:chartTrackingRefBased/>
  <w15:docId w15:val="{CA19ECDB-C97F-46F0-8281-D5E407E8B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2021-04-01T17:13:00Z</dcterms:created>
  <dcterms:modified xsi:type="dcterms:W3CDTF">2021-04-01T17:14:00Z</dcterms:modified>
</cp:coreProperties>
</file>